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23C19FC0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4C0731">
        <w:rPr>
          <w:lang w:val="gl-ES"/>
        </w:rPr>
        <w:t>612</w:t>
      </w:r>
    </w:p>
    <w:p w14:paraId="11D3982E" w14:textId="5A2362CF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4C0731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AD056A">
        <w:rPr>
          <w:noProof/>
          <w:lang w:val="gl-ES"/>
        </w:rPr>
        <w:t>13 de Xuño de 2019 · 16:50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0AD8EA79" w14:textId="0DA445C0" w:rsidR="000F42EA" w:rsidRDefault="00932B3B" w:rsidP="004C0731">
      <w:pPr>
        <w:pStyle w:val="Ttulo1"/>
        <w:rPr>
          <w:lang w:val="gl-ES"/>
        </w:rPr>
      </w:pPr>
      <w:r w:rsidRPr="000768BF">
        <w:rPr>
          <w:lang w:val="gl-ES"/>
        </w:rPr>
        <w:t>Datos</w:t>
      </w:r>
    </w:p>
    <w:p w14:paraId="3EA7CF57" w14:textId="476E04AF" w:rsidR="007C171D" w:rsidRPr="000768BF" w:rsidRDefault="000F42EA" w:rsidP="004424F5">
      <w:pPr>
        <w:rPr>
          <w:lang w:val="gl-ES"/>
        </w:rPr>
      </w:pPr>
      <w:r>
        <w:rPr>
          <w:lang w:val="gl-ES"/>
        </w:rPr>
        <w:t>Hora:</w:t>
      </w:r>
      <w:r w:rsidR="004C0731">
        <w:rPr>
          <w:lang w:val="gl-ES"/>
        </w:rPr>
        <w:t xml:space="preserve"> 12:30</w:t>
      </w:r>
      <w:r>
        <w:rPr>
          <w:lang w:val="gl-ES"/>
        </w:rPr>
        <w:t xml:space="preserve">: </w:t>
      </w:r>
      <w:r w:rsidR="004C0731">
        <w:rPr>
          <w:lang w:val="gl-ES"/>
        </w:rPr>
        <w:t>X</w:t>
      </w:r>
      <w:r w:rsidR="00932B3B" w:rsidRPr="000768BF">
        <w:rPr>
          <w:lang w:val="gl-ES"/>
        </w:rPr>
        <w:t xml:space="preserve">untanza </w:t>
      </w:r>
      <w:r w:rsidR="00054F42">
        <w:rPr>
          <w:lang w:val="gl-ES"/>
        </w:rPr>
        <w:t xml:space="preserve">do Grupo motor </w:t>
      </w:r>
      <w:r w:rsidR="00932B3B" w:rsidRPr="000768BF">
        <w:rPr>
          <w:lang w:val="gl-ES"/>
        </w:rPr>
        <w:t>mantida no Centro Socio-Cultural de Vite</w:t>
      </w:r>
      <w:r w:rsidR="00355948">
        <w:rPr>
          <w:lang w:val="gl-ES"/>
        </w:rPr>
        <w:t>.</w:t>
      </w:r>
      <w:r w:rsidR="004C0731">
        <w:rPr>
          <w:lang w:val="gl-ES"/>
        </w:rPr>
        <w:t xml:space="preserve"> A xuntanza comeza ás 13:00 porque o centro estaba pechado e non se puido acceder até que chegou Teresa, quen abriu con chave.</w:t>
      </w:r>
    </w:p>
    <w:p w14:paraId="46CA1CF7" w14:textId="77777777" w:rsidR="00932B3B" w:rsidRPr="000768BF" w:rsidRDefault="00932B3B" w:rsidP="004424F5">
      <w:pPr>
        <w:rPr>
          <w:lang w:val="gl-ES"/>
        </w:rPr>
      </w:pPr>
      <w:r w:rsidRPr="000768BF">
        <w:rPr>
          <w:lang w:val="gl-ES"/>
        </w:rPr>
        <w:t>Sala 5, Primeira planta</w:t>
      </w:r>
    </w:p>
    <w:p w14:paraId="52C5F9D5" w14:textId="77777777" w:rsidR="008C2ACD" w:rsidRDefault="00932B3B" w:rsidP="009D34AC">
      <w:pPr>
        <w:rPr>
          <w:lang w:val="gl-ES"/>
        </w:rPr>
      </w:pPr>
      <w:r w:rsidRPr="000768BF">
        <w:rPr>
          <w:lang w:val="gl-ES"/>
        </w:rPr>
        <w:t>Asistentes e distribución:</w:t>
      </w:r>
      <w:r w:rsidR="00FC07BC">
        <w:rPr>
          <w:lang w:val="gl-ES"/>
        </w:rPr>
        <w:t xml:space="preserve"> </w:t>
      </w:r>
    </w:p>
    <w:p w14:paraId="06F665EE" w14:textId="3BB12D31" w:rsidR="00347FBE" w:rsidRDefault="00E31579" w:rsidP="004424F5">
      <w:pPr>
        <w:rPr>
          <w:lang w:val="gl-ES"/>
        </w:rPr>
      </w:pPr>
      <w:r>
        <w:rPr>
          <w:lang w:val="gl-ES"/>
        </w:rPr>
        <w:t xml:space="preserve">Estamos </w:t>
      </w:r>
      <w:r w:rsidR="004C0731">
        <w:rPr>
          <w:lang w:val="gl-ES"/>
        </w:rPr>
        <w:t>Paula, Ma</w:t>
      </w:r>
      <w:r w:rsidR="00947C84">
        <w:rPr>
          <w:lang w:val="gl-ES"/>
        </w:rPr>
        <w:t>ría, Xermam,</w:t>
      </w:r>
      <w:r w:rsidR="00730518">
        <w:rPr>
          <w:lang w:val="gl-ES"/>
        </w:rPr>
        <w:t xml:space="preserve"> eu,</w:t>
      </w:r>
      <w:r w:rsidR="00947C84">
        <w:rPr>
          <w:lang w:val="gl-ES"/>
        </w:rPr>
        <w:t xml:space="preserve"> </w:t>
      </w:r>
      <w:r w:rsidR="00730518">
        <w:rPr>
          <w:lang w:val="gl-ES"/>
        </w:rPr>
        <w:t xml:space="preserve">Felicia, Rosa, Gori y </w:t>
      </w:r>
      <w:proofErr w:type="spellStart"/>
      <w:r w:rsidR="00730518">
        <w:rPr>
          <w:lang w:val="gl-ES"/>
        </w:rPr>
        <w:t>Luky</w:t>
      </w:r>
      <w:proofErr w:type="spellEnd"/>
      <w:r w:rsidR="00730518">
        <w:rPr>
          <w:lang w:val="gl-ES"/>
        </w:rPr>
        <w:t xml:space="preserve">. </w:t>
      </w:r>
      <w:r w:rsidR="00347FBE">
        <w:rPr>
          <w:lang w:val="gl-ES"/>
        </w:rPr>
        <w:t xml:space="preserve">Hoxe faltan </w:t>
      </w:r>
      <w:r w:rsidR="004C0731">
        <w:rPr>
          <w:lang w:val="gl-ES"/>
        </w:rPr>
        <w:t>Teresa</w:t>
      </w:r>
      <w:r w:rsidR="00347FBE">
        <w:rPr>
          <w:lang w:val="gl-ES"/>
        </w:rPr>
        <w:t>, Sandra, Isabel e Xoel.</w:t>
      </w:r>
    </w:p>
    <w:p w14:paraId="615295EC" w14:textId="77777777" w:rsidR="002C6DA7" w:rsidRDefault="00730518" w:rsidP="004424F5">
      <w:pPr>
        <w:rPr>
          <w:lang w:val="gl-ES"/>
        </w:rPr>
      </w:pPr>
      <w:r>
        <w:rPr>
          <w:lang w:val="gl-ES"/>
        </w:rPr>
        <w:t xml:space="preserve">Comeza María explicando o que entendemos por un arquivo. Vai colocando na parede/porta distintas etiquetas </w:t>
      </w:r>
      <w:r w:rsidR="002C6DA7">
        <w:rPr>
          <w:lang w:val="gl-ES"/>
        </w:rPr>
        <w:t xml:space="preserve">laranxas </w:t>
      </w:r>
      <w:r>
        <w:rPr>
          <w:lang w:val="gl-ES"/>
        </w:rPr>
        <w:t xml:space="preserve">coas grandes preguntas que deberían vertebrar </w:t>
      </w:r>
      <w:r w:rsidR="002C6DA7">
        <w:rPr>
          <w:lang w:val="gl-ES"/>
        </w:rPr>
        <w:t>a elaboración deste arquivo: sistema de rexistro, que forma debería ter, a quen lle falaría, quen formaría parte del, como se estrutura... [Estas preguntas van saír recurrentemente ao longo da reunión, e María ira anotando en etiquetas amarelas diferentes ideas relacionadas con cada unha delas].</w:t>
      </w:r>
    </w:p>
    <w:p w14:paraId="3CEFA406" w14:textId="1FBD9F42" w:rsidR="004E01B7" w:rsidRDefault="002C6DA7" w:rsidP="004424F5">
      <w:pPr>
        <w:rPr>
          <w:lang w:val="gl-ES"/>
        </w:rPr>
      </w:pPr>
      <w:r>
        <w:rPr>
          <w:lang w:val="gl-ES"/>
        </w:rPr>
        <w:t xml:space="preserve">María insiste na idea da importancia do deseño do arquivo antes que en pensar en termos de contidos para o mesmo. [Esta tensión entre ideas para formar parte do arquivo e a forma que este debería ter tamén será unhas constante ao longo da reunión]. Sobre este tema </w:t>
      </w:r>
      <w:proofErr w:type="spellStart"/>
      <w:r>
        <w:rPr>
          <w:lang w:val="gl-ES"/>
        </w:rPr>
        <w:t>recaba</w:t>
      </w:r>
      <w:proofErr w:type="spellEnd"/>
      <w:r>
        <w:rPr>
          <w:lang w:val="gl-ES"/>
        </w:rPr>
        <w:t xml:space="preserve"> opinións:</w:t>
      </w:r>
    </w:p>
    <w:p w14:paraId="4893653E" w14:textId="75EB209F" w:rsidR="002C6DA7" w:rsidRDefault="002C6DA7" w:rsidP="004424F5">
      <w:pPr>
        <w:rPr>
          <w:lang w:val="gl-ES"/>
        </w:rPr>
      </w:pP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di que el imaxina un espazo físico para os arquivos e unha estrutura en rede para soportar a súa accesibilidade a través dunha web.</w:t>
      </w:r>
    </w:p>
    <w:p w14:paraId="584F7B88" w14:textId="3E0FC8A9" w:rsidR="00F45A28" w:rsidRDefault="00F45A28" w:rsidP="004424F5">
      <w:pPr>
        <w:rPr>
          <w:lang w:val="gl-ES"/>
        </w:rPr>
      </w:pPr>
      <w:r>
        <w:rPr>
          <w:lang w:val="gl-ES"/>
        </w:rPr>
        <w:t xml:space="preserve">[Fican calados uns segundos; María e </w:t>
      </w:r>
      <w:proofErr w:type="spellStart"/>
      <w:r>
        <w:rPr>
          <w:lang w:val="gl-ES"/>
        </w:rPr>
        <w:t>paula</w:t>
      </w:r>
      <w:proofErr w:type="spellEnd"/>
      <w:r>
        <w:rPr>
          <w:lang w:val="gl-ES"/>
        </w:rPr>
        <w:t xml:space="preserve"> non fan nada por evitar as dúbidas: nótase que non queren activar o seu rol de membros do Grupo Motor</w:t>
      </w:r>
    </w:p>
    <w:p w14:paraId="3668D276" w14:textId="0BA42EBF" w:rsidR="002C6DA7" w:rsidRDefault="002C6DA7" w:rsidP="004424F5">
      <w:pPr>
        <w:rPr>
          <w:lang w:val="gl-ES"/>
        </w:rPr>
      </w:pPr>
      <w:r>
        <w:rPr>
          <w:lang w:val="gl-ES"/>
        </w:rPr>
        <w:t xml:space="preserve">Felicia fala do material: o espazo tería que ser o CSC, porque hai moita xente que non ten acceso á rede. Pide desculpas para facer un aparte e fala dun tal </w:t>
      </w:r>
      <w:proofErr w:type="spellStart"/>
      <w:r>
        <w:rPr>
          <w:lang w:val="gl-ES"/>
        </w:rPr>
        <w:t>Álex</w:t>
      </w:r>
      <w:proofErr w:type="spellEnd"/>
      <w:r>
        <w:rPr>
          <w:lang w:val="gl-ES"/>
        </w:rPr>
        <w:t xml:space="preserve">, que fai vídeos, e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di que o ten localizado. Tamén falan do material da exposición dos trinta anos, que está no CSC: prende a idea de que hai que aprov</w:t>
      </w:r>
      <w:r w:rsidR="00F45A28">
        <w:rPr>
          <w:lang w:val="gl-ES"/>
        </w:rPr>
        <w:t>e</w:t>
      </w:r>
      <w:r>
        <w:rPr>
          <w:lang w:val="gl-ES"/>
        </w:rPr>
        <w:t xml:space="preserve">itar ese material [ao rematar a xuntanza, de portas afora, María e Rosa (tamén Paula,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e Gori) quedan en que o próximo día hai que ir mirar ese material antes da xuntanza.</w:t>
      </w:r>
    </w:p>
    <w:p w14:paraId="53C17226" w14:textId="4168F780" w:rsidR="00F45A28" w:rsidRDefault="00F45A28" w:rsidP="004424F5">
      <w:pPr>
        <w:rPr>
          <w:lang w:val="gl-ES"/>
        </w:rPr>
      </w:pPr>
      <w:r>
        <w:rPr>
          <w:lang w:val="gl-ES"/>
        </w:rPr>
        <w:t xml:space="preserve">María pasa ao tema de quen vai xestionar ese arquivo, que é unha chave para o seu funcionamento: a quen se vai recorrer. Felicia deposita ese coñecemento en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ou Rosa, quen poden coñecer posibles candidatos. María matiza que hai dúas decisións: quen o mantén e onde se aloxa (o CSC sería a casa física, pero habería que atoparlle o espazo: ademais diso está a casa virtual, o servidor, que implica mercar un dominio; entón, quen o merca –o CSC, o Plan, a Coordinadora, créase unha asociación?-).</w:t>
      </w:r>
    </w:p>
    <w:p w14:paraId="72EBCCDB" w14:textId="026444F3" w:rsidR="00F45A28" w:rsidRDefault="00F45A28" w:rsidP="004424F5">
      <w:pPr>
        <w:rPr>
          <w:lang w:val="gl-ES"/>
        </w:rPr>
      </w:pP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fala de xente (un tal Brandán) que coñece e traballa con arquivos; debaten sobre posibles candidatos. Xermam </w:t>
      </w:r>
      <w:proofErr w:type="spellStart"/>
      <w:r>
        <w:rPr>
          <w:lang w:val="gl-ES"/>
        </w:rPr>
        <w:t>plantea</w:t>
      </w:r>
      <w:proofErr w:type="spellEnd"/>
      <w:r>
        <w:rPr>
          <w:lang w:val="gl-ES"/>
        </w:rPr>
        <w:t xml:space="preserve"> o tema de que tipo de traballo: arquivístico </w:t>
      </w:r>
      <w:r w:rsidR="00C53120">
        <w:rPr>
          <w:lang w:val="gl-ES"/>
        </w:rPr>
        <w:t xml:space="preserve">(incorporación de </w:t>
      </w:r>
      <w:r w:rsidR="00C53120">
        <w:rPr>
          <w:lang w:val="gl-ES"/>
        </w:rPr>
        <w:lastRenderedPageBreak/>
        <w:t xml:space="preserve">testemuñas de memoria) </w:t>
      </w:r>
      <w:r>
        <w:rPr>
          <w:lang w:val="gl-ES"/>
        </w:rPr>
        <w:t>ou xornalístico (crónica de actualidade).</w:t>
      </w:r>
      <w:r w:rsidR="00C53120">
        <w:rPr>
          <w:lang w:val="gl-ES"/>
        </w:rPr>
        <w:t xml:space="preserve"> María aproveita para lembrar os dous niveis (cara atrás e cara diante). [Hai outro momento de impas que ninguén rompe]. </w:t>
      </w:r>
      <w:proofErr w:type="spellStart"/>
      <w:r w:rsidR="00C53120">
        <w:rPr>
          <w:lang w:val="gl-ES"/>
        </w:rPr>
        <w:t>Luki</w:t>
      </w:r>
      <w:proofErr w:type="spellEnd"/>
      <w:r w:rsidR="00C53120">
        <w:rPr>
          <w:lang w:val="gl-ES"/>
        </w:rPr>
        <w:t xml:space="preserve"> lembra que xa hai un dominio barriodevite.com </w:t>
      </w:r>
      <w:r w:rsidR="00C51A76">
        <w:rPr>
          <w:lang w:val="gl-ES"/>
        </w:rPr>
        <w:t xml:space="preserve">–da Asociación Veciñal Polígono de Vite- </w:t>
      </w:r>
      <w:r w:rsidR="00C53120">
        <w:rPr>
          <w:lang w:val="gl-ES"/>
        </w:rPr>
        <w:t>que ninguén utilizou nunca. María lanza outra pregunta: ímoslle dicir a alguén que é o que queremos, pero, quen somos os que queremos? [Outro momento de impas].</w:t>
      </w:r>
    </w:p>
    <w:p w14:paraId="3759F683" w14:textId="69FCA7C4" w:rsidR="00C53120" w:rsidRDefault="00C53120" w:rsidP="004424F5">
      <w:pPr>
        <w:rPr>
          <w:lang w:val="gl-ES"/>
        </w:rPr>
      </w:pPr>
      <w:r>
        <w:rPr>
          <w:lang w:val="gl-ES"/>
        </w:rPr>
        <w:t xml:space="preserve">Gori di que ten que ser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quen leve a iniciativa.</w:t>
      </w:r>
    </w:p>
    <w:p w14:paraId="1CBD08AF" w14:textId="4848DAF5" w:rsidR="00C53120" w:rsidRDefault="00C53120" w:rsidP="004424F5">
      <w:pPr>
        <w:rPr>
          <w:lang w:val="gl-ES"/>
        </w:rPr>
      </w:pPr>
      <w:r>
        <w:rPr>
          <w:lang w:val="gl-ES"/>
        </w:rPr>
        <w:t>[Entra Teresa para avisar de que o horario de verán a partir da semana que ven será até as 14 H,; ademais adianta que este mes non vai poder acudir ás xuntanzas].</w:t>
      </w:r>
    </w:p>
    <w:p w14:paraId="2E04B98E" w14:textId="3DDD7024" w:rsidR="00C53120" w:rsidRDefault="00C53120" w:rsidP="004424F5">
      <w:pPr>
        <w:rPr>
          <w:lang w:val="gl-ES"/>
        </w:rPr>
      </w:pPr>
      <w:r>
        <w:rPr>
          <w:lang w:val="gl-ES"/>
        </w:rPr>
        <w:t>Debaten sobre quen vai acadar as colaboracións para construír o arquivo. Xermam apunta que o arquivo físico tamén precisa ser organizado.</w:t>
      </w:r>
    </w:p>
    <w:p w14:paraId="06B9ADAD" w14:textId="5B5CCB0C" w:rsidR="00C53120" w:rsidRDefault="00C53120" w:rsidP="004424F5">
      <w:pPr>
        <w:rPr>
          <w:lang w:val="gl-ES"/>
        </w:rPr>
      </w:pPr>
      <w:r>
        <w:rPr>
          <w:lang w:val="gl-ES"/>
        </w:rPr>
        <w:t xml:space="preserve">Rosa di que a persoa responsable ten que ser alguén do barrio, que teña ilusión e tempo. Respecto aos contidos, </w:t>
      </w:r>
      <w:proofErr w:type="spellStart"/>
      <w:r>
        <w:rPr>
          <w:lang w:val="gl-ES"/>
        </w:rPr>
        <w:t>plantea</w:t>
      </w:r>
      <w:proofErr w:type="spellEnd"/>
      <w:r>
        <w:rPr>
          <w:lang w:val="gl-ES"/>
        </w:rPr>
        <w:t xml:space="preserve"> as súas dúbidas entre a fase de rexistro e a fase de dixitalización, e sobre se non se contempla a primeira. Todos responden que as dúas fases forman parte do arquivo.</w:t>
      </w:r>
    </w:p>
    <w:p w14:paraId="11E6711D" w14:textId="326C1B4D" w:rsidR="00C53120" w:rsidRDefault="00C53120" w:rsidP="004424F5">
      <w:pPr>
        <w:rPr>
          <w:lang w:val="gl-ES"/>
        </w:rPr>
      </w:pPr>
      <w:r>
        <w:rPr>
          <w:lang w:val="gl-ES"/>
        </w:rPr>
        <w:t>María insiste en que os membros do GM teñen que decidir cal vai ser o seu rol. Felicia di que ela imaxinara o seu rol en relación a aquelo para a que foi chamada polo grupo promotor.</w:t>
      </w:r>
    </w:p>
    <w:p w14:paraId="3366C93E" w14:textId="2E3CE5BC" w:rsidR="008E3CC9" w:rsidRDefault="008E3CC9" w:rsidP="004424F5">
      <w:pPr>
        <w:rPr>
          <w:lang w:val="gl-ES"/>
        </w:rPr>
      </w:pPr>
      <w:r>
        <w:rPr>
          <w:lang w:val="gl-ES"/>
        </w:rPr>
        <w:t>María intenta explicar que o arquivo debe ser global e colaborativo, e que hai que ir tomando decisións relativos ao espazo. Felicia replica que ela entende que é o CSIC quen ten que levar a iniciativa. María contesta que se o Incipit se fai propietario do arquivo entón deixa de ser colaborativo. E volta ao tema de quen vai ser responsable do arquivo.</w:t>
      </w:r>
    </w:p>
    <w:p w14:paraId="71463376" w14:textId="18D3FC9A" w:rsidR="008E3CC9" w:rsidRDefault="008E3CC9" w:rsidP="004424F5">
      <w:pPr>
        <w:rPr>
          <w:lang w:val="gl-ES"/>
        </w:rPr>
      </w:pPr>
      <w:r>
        <w:rPr>
          <w:lang w:val="gl-ES"/>
        </w:rPr>
        <w:t xml:space="preserve">Gori di que o Plan Comunitario e unha ferramenta de xestión invisible á xente. Rosa di que a coordinadora non é un ente formal. Gori di que habería que crear unha asociación. </w:t>
      </w:r>
      <w:proofErr w:type="spellStart"/>
      <w:r>
        <w:rPr>
          <w:lang w:val="gl-ES"/>
        </w:rPr>
        <w:t>Xerman</w:t>
      </w:r>
      <w:proofErr w:type="spellEnd"/>
      <w:r>
        <w:rPr>
          <w:lang w:val="gl-ES"/>
        </w:rPr>
        <w:t xml:space="preserve"> di que iso poderíaa permitir artellar formas de participación.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di que formar unha asociación é cousa dun mes. María di que a creación da Asociación sería unha actividade derivada da </w:t>
      </w:r>
      <w:proofErr w:type="spellStart"/>
      <w:r>
        <w:rPr>
          <w:lang w:val="gl-ES"/>
        </w:rPr>
        <w:t>implementación</w:t>
      </w:r>
      <w:proofErr w:type="spellEnd"/>
      <w:r>
        <w:rPr>
          <w:lang w:val="gl-ES"/>
        </w:rPr>
        <w:t xml:space="preserve"> do Plan Director, igual que montar a páxina web.</w:t>
      </w:r>
    </w:p>
    <w:p w14:paraId="178E578B" w14:textId="7854B52A" w:rsidR="008E3CC9" w:rsidRDefault="008E3CC9" w:rsidP="004424F5">
      <w:pPr>
        <w:rPr>
          <w:lang w:val="gl-ES"/>
        </w:rPr>
      </w:pP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confesa que todo lle semella moito máis complexo que ao principio, cando empezamos.  Só o tema do espazo xa pode supoñer unha </w:t>
      </w:r>
      <w:proofErr w:type="spellStart"/>
      <w:r>
        <w:rPr>
          <w:lang w:val="gl-ES"/>
        </w:rPr>
        <w:t>pelea</w:t>
      </w:r>
      <w:proofErr w:type="spellEnd"/>
      <w:r>
        <w:rPr>
          <w:lang w:val="gl-ES"/>
        </w:rPr>
        <w:t xml:space="preserve"> enorme.</w:t>
      </w:r>
    </w:p>
    <w:p w14:paraId="64B706EA" w14:textId="188DF148" w:rsidR="008E3CC9" w:rsidRDefault="008E3CC9" w:rsidP="004424F5">
      <w:pPr>
        <w:rPr>
          <w:lang w:val="gl-ES"/>
        </w:rPr>
      </w:pPr>
      <w:r>
        <w:rPr>
          <w:lang w:val="gl-ES"/>
        </w:rPr>
        <w:t>María di que se está a tempo de decidir facer algo máis modesto, modular</w:t>
      </w:r>
      <w:r w:rsidR="00C51A76">
        <w:rPr>
          <w:lang w:val="gl-ES"/>
        </w:rPr>
        <w:t>. Pero, se queredes un arquivo vivo, que é iso? Xermam apunta que o GM pode ser promotor, non ten po</w:t>
      </w:r>
      <w:r w:rsidR="00AD056A">
        <w:rPr>
          <w:lang w:val="gl-ES"/>
        </w:rPr>
        <w:t>r que ser custodio do arquivo, de</w:t>
      </w:r>
      <w:r w:rsidR="00C51A76">
        <w:rPr>
          <w:lang w:val="gl-ES"/>
        </w:rPr>
        <w:t>dicándose a introducir temas de memoria en actividades diversas, implicando a axentes variados.</w:t>
      </w:r>
    </w:p>
    <w:p w14:paraId="32891155" w14:textId="4A8F7679" w:rsidR="00C51A76" w:rsidRDefault="00C51A76" w:rsidP="004424F5">
      <w:pPr>
        <w:rPr>
          <w:lang w:val="gl-ES"/>
        </w:rPr>
      </w:pPr>
      <w:r>
        <w:rPr>
          <w:lang w:val="gl-ES"/>
        </w:rPr>
        <w:t xml:space="preserve">María di que o tema do espazo físico non é un ser ou non ser, senón que se pode trasladar.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di que o problema é a xestión. María di que depende de para que sexa, se se vai expoñer ou non, porque iso implicaría dous espazos (depósito e exposición), ademais de que todo o barrio sería un espazo de recollida.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di que o colexio pode ser unha posibilidade tamén, que hai aulas baleiras. Tamén apunta á creación dun </w:t>
      </w:r>
      <w:proofErr w:type="spellStart"/>
      <w:r>
        <w:rPr>
          <w:lang w:val="gl-ES"/>
        </w:rPr>
        <w:t>bu</w:t>
      </w:r>
      <w:bookmarkStart w:id="0" w:name="_GoBack"/>
      <w:bookmarkEnd w:id="0"/>
      <w:r>
        <w:rPr>
          <w:lang w:val="gl-ES"/>
        </w:rPr>
        <w:t>zón</w:t>
      </w:r>
      <w:proofErr w:type="spellEnd"/>
      <w:r>
        <w:rPr>
          <w:lang w:val="gl-ES"/>
        </w:rPr>
        <w:t xml:space="preserve"> de recollida.</w:t>
      </w:r>
    </w:p>
    <w:p w14:paraId="7CC0D9A5" w14:textId="005EB6CA" w:rsidR="00C51A76" w:rsidRDefault="00247FB3" w:rsidP="004424F5">
      <w:pPr>
        <w:rPr>
          <w:lang w:val="gl-ES"/>
        </w:rPr>
      </w:pPr>
      <w:r>
        <w:rPr>
          <w:lang w:val="gl-ES"/>
        </w:rPr>
        <w:t>Felicia pide permiso para ir falar coas de A Lagoa, e despois cos de A Guadalupe, a ver se lle pagaron as expropiacións [todos rin].</w:t>
      </w:r>
    </w:p>
    <w:p w14:paraId="4C9726BE" w14:textId="41BC49F4" w:rsidR="00247FB3" w:rsidRDefault="00247FB3" w:rsidP="004424F5">
      <w:pPr>
        <w:rPr>
          <w:lang w:val="gl-ES"/>
        </w:rPr>
      </w:pP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volta coa complexidade do traballo, e di qu</w:t>
      </w:r>
      <w:r w:rsidR="00812EBB">
        <w:rPr>
          <w:lang w:val="gl-ES"/>
        </w:rPr>
        <w:t>e a chave é explicar o proxecto e</w:t>
      </w:r>
      <w:r>
        <w:rPr>
          <w:lang w:val="gl-ES"/>
        </w:rPr>
        <w:t xml:space="preserve"> ilusionar aos colaboradores coas tarefas. Felicia di que se pode facer agora algo máis suave. Xermam fala da posibilidade de facer un proxecto piloto para captar o interese.</w:t>
      </w:r>
    </w:p>
    <w:p w14:paraId="752FBCF3" w14:textId="7F8C28AC" w:rsidR="00812EBB" w:rsidRDefault="00812EBB" w:rsidP="004424F5">
      <w:pPr>
        <w:rPr>
          <w:lang w:val="gl-ES"/>
        </w:rPr>
      </w:pPr>
      <w:r>
        <w:rPr>
          <w:lang w:val="gl-ES"/>
        </w:rPr>
        <w:t>Marí</w:t>
      </w:r>
      <w:r w:rsidR="00247FB3">
        <w:rPr>
          <w:lang w:val="gl-ES"/>
        </w:rPr>
        <w:t xml:space="preserve">a pide </w:t>
      </w:r>
      <w:r>
        <w:rPr>
          <w:lang w:val="gl-ES"/>
        </w:rPr>
        <w:t xml:space="preserve">concreción aproveitando o argumento de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>: o GM ten que explicar ben o que está a facer e distribuír tarefas.</w:t>
      </w:r>
    </w:p>
    <w:p w14:paraId="3F013EA7" w14:textId="606A1BA0" w:rsidR="00812EBB" w:rsidRDefault="00812EBB" w:rsidP="004424F5">
      <w:pPr>
        <w:rPr>
          <w:lang w:val="gl-ES"/>
        </w:rPr>
      </w:pPr>
      <w:r>
        <w:rPr>
          <w:lang w:val="gl-ES"/>
        </w:rPr>
        <w:lastRenderedPageBreak/>
        <w:t xml:space="preserve">Finaliza á reunión ás 14:30. Despois, fora do CSC, Felicia, Gori, Rosa e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seguen a falar das súas impresións: que o desafío é complexo, as preguntas de María son difíciles e hai que buscar a maneira de aproveitar o material xa feito e almacenado no CSC.</w:t>
      </w:r>
    </w:p>
    <w:sectPr w:rsidR="00812EBB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DCDAA" w14:textId="77777777" w:rsidR="006127E0" w:rsidRDefault="006127E0" w:rsidP="004424F5">
      <w:r>
        <w:separator/>
      </w:r>
    </w:p>
  </w:endnote>
  <w:endnote w:type="continuationSeparator" w:id="0">
    <w:p w14:paraId="2974A355" w14:textId="77777777" w:rsidR="006127E0" w:rsidRDefault="006127E0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374F6B6E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AD056A">
          <w:rPr>
            <w:noProof/>
          </w:rPr>
          <w:t>3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18A14A04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AD056A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DD9F2" w14:textId="77777777" w:rsidR="006127E0" w:rsidRDefault="006127E0" w:rsidP="004424F5">
      <w:r>
        <w:separator/>
      </w:r>
    </w:p>
  </w:footnote>
  <w:footnote w:type="continuationSeparator" w:id="0">
    <w:p w14:paraId="0355B883" w14:textId="77777777" w:rsidR="006127E0" w:rsidRDefault="006127E0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68BF"/>
    <w:rsid w:val="00082D93"/>
    <w:rsid w:val="000907A2"/>
    <w:rsid w:val="000B2C2D"/>
    <w:rsid w:val="000E147B"/>
    <w:rsid w:val="000F42EA"/>
    <w:rsid w:val="00105180"/>
    <w:rsid w:val="00105D6D"/>
    <w:rsid w:val="0010707C"/>
    <w:rsid w:val="0019305A"/>
    <w:rsid w:val="001A61C0"/>
    <w:rsid w:val="001E39C4"/>
    <w:rsid w:val="00227D01"/>
    <w:rsid w:val="00247FB3"/>
    <w:rsid w:val="002A6CCF"/>
    <w:rsid w:val="002B27FD"/>
    <w:rsid w:val="002C290B"/>
    <w:rsid w:val="002C6DA7"/>
    <w:rsid w:val="002D0868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963F8"/>
    <w:rsid w:val="003F4201"/>
    <w:rsid w:val="00401628"/>
    <w:rsid w:val="00402440"/>
    <w:rsid w:val="0041625C"/>
    <w:rsid w:val="004424F5"/>
    <w:rsid w:val="004426F9"/>
    <w:rsid w:val="00442F5B"/>
    <w:rsid w:val="00463A00"/>
    <w:rsid w:val="004718C5"/>
    <w:rsid w:val="004C0731"/>
    <w:rsid w:val="004C12DD"/>
    <w:rsid w:val="004E01B7"/>
    <w:rsid w:val="004E32E3"/>
    <w:rsid w:val="00513AA9"/>
    <w:rsid w:val="005240F8"/>
    <w:rsid w:val="00531BB1"/>
    <w:rsid w:val="00542F28"/>
    <w:rsid w:val="00546065"/>
    <w:rsid w:val="00546E5E"/>
    <w:rsid w:val="00563220"/>
    <w:rsid w:val="00601223"/>
    <w:rsid w:val="00601690"/>
    <w:rsid w:val="006127E0"/>
    <w:rsid w:val="00620698"/>
    <w:rsid w:val="006340BE"/>
    <w:rsid w:val="00634DDC"/>
    <w:rsid w:val="00662628"/>
    <w:rsid w:val="00680E89"/>
    <w:rsid w:val="00686721"/>
    <w:rsid w:val="006922D9"/>
    <w:rsid w:val="006B1F86"/>
    <w:rsid w:val="00714163"/>
    <w:rsid w:val="00715C9A"/>
    <w:rsid w:val="0072345E"/>
    <w:rsid w:val="00726EE2"/>
    <w:rsid w:val="00730518"/>
    <w:rsid w:val="00757DAE"/>
    <w:rsid w:val="007801EF"/>
    <w:rsid w:val="007851FD"/>
    <w:rsid w:val="007C171D"/>
    <w:rsid w:val="007D0692"/>
    <w:rsid w:val="007F1E74"/>
    <w:rsid w:val="007F7101"/>
    <w:rsid w:val="00802DEA"/>
    <w:rsid w:val="008076BD"/>
    <w:rsid w:val="00807F8E"/>
    <w:rsid w:val="00812EBB"/>
    <w:rsid w:val="00814770"/>
    <w:rsid w:val="0082143F"/>
    <w:rsid w:val="0084557B"/>
    <w:rsid w:val="00855B0C"/>
    <w:rsid w:val="008725F6"/>
    <w:rsid w:val="008930AC"/>
    <w:rsid w:val="008C2ACD"/>
    <w:rsid w:val="008C76AA"/>
    <w:rsid w:val="008E3CC9"/>
    <w:rsid w:val="008F497F"/>
    <w:rsid w:val="00900097"/>
    <w:rsid w:val="00901DEA"/>
    <w:rsid w:val="00932B3B"/>
    <w:rsid w:val="00937CCE"/>
    <w:rsid w:val="00947C84"/>
    <w:rsid w:val="009552C2"/>
    <w:rsid w:val="00985979"/>
    <w:rsid w:val="009A76C1"/>
    <w:rsid w:val="009D34AC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D056A"/>
    <w:rsid w:val="00AD2F0A"/>
    <w:rsid w:val="00AD3CD8"/>
    <w:rsid w:val="00AF5A3C"/>
    <w:rsid w:val="00B069F6"/>
    <w:rsid w:val="00B156DB"/>
    <w:rsid w:val="00B35BDC"/>
    <w:rsid w:val="00B43269"/>
    <w:rsid w:val="00B43D98"/>
    <w:rsid w:val="00B502BD"/>
    <w:rsid w:val="00B653F5"/>
    <w:rsid w:val="00B82237"/>
    <w:rsid w:val="00B83A2A"/>
    <w:rsid w:val="00BE09A6"/>
    <w:rsid w:val="00BE7C1B"/>
    <w:rsid w:val="00BF4A27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91D7D"/>
    <w:rsid w:val="00DA4FF9"/>
    <w:rsid w:val="00DB01A7"/>
    <w:rsid w:val="00DB022B"/>
    <w:rsid w:val="00DB7A96"/>
    <w:rsid w:val="00DC084F"/>
    <w:rsid w:val="00DC72F6"/>
    <w:rsid w:val="00DE1035"/>
    <w:rsid w:val="00DE55DF"/>
    <w:rsid w:val="00DE6F89"/>
    <w:rsid w:val="00DF6870"/>
    <w:rsid w:val="00E01521"/>
    <w:rsid w:val="00E03378"/>
    <w:rsid w:val="00E2720B"/>
    <w:rsid w:val="00E31579"/>
    <w:rsid w:val="00E45A98"/>
    <w:rsid w:val="00E51DA7"/>
    <w:rsid w:val="00E566AD"/>
    <w:rsid w:val="00E70662"/>
    <w:rsid w:val="00E84882"/>
    <w:rsid w:val="00EA6D88"/>
    <w:rsid w:val="00EB38D7"/>
    <w:rsid w:val="00EB6F35"/>
    <w:rsid w:val="00EC09BA"/>
    <w:rsid w:val="00EC274B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E2F97"/>
    <w:rsid w:val="00FE4578"/>
    <w:rsid w:val="00FF0CA5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FFD7-E19C-4165-A2A3-A198F113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217</TotalTime>
  <Pages>3</Pages>
  <Words>1000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5</cp:revision>
  <cp:lastPrinted>2011-09-20T16:25:00Z</cp:lastPrinted>
  <dcterms:created xsi:type="dcterms:W3CDTF">2019-06-13T11:14:00Z</dcterms:created>
  <dcterms:modified xsi:type="dcterms:W3CDTF">2019-06-14T08:11:00Z</dcterms:modified>
</cp:coreProperties>
</file>